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0759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53332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3332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53332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ร้อยละความพึงพอใจของผู้รับบริการบนระบบ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  <w:t>Thai MOOC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533323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33323" w:rsidRPr="009369B3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="00533323" w:rsidRPr="009369B3">
              <w:rPr>
                <w:rFonts w:ascii="TH SarabunPSK" w:hAnsi="TH SarabunPSK" w:cs="TH SarabunPSK"/>
                <w:sz w:val="32"/>
                <w:szCs w:val="32"/>
                <w:cs/>
              </w:rPr>
              <w:t>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332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533323" w:rsidRPr="00205D9C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533323" w:rsidRPr="00205D9C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533323" w:rsidRPr="00205D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533323" w:rsidRPr="009369B3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533323" w:rsidRPr="009369B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533323" w:rsidRPr="005F18AA">
              <w:rPr>
                <w:rFonts w:ascii="TH SarabunPSK" w:hAnsi="TH SarabunPSK" w:cs="TH SarabunPSK"/>
                <w:sz w:val="30"/>
                <w:szCs w:val="30"/>
              </w:rPr>
              <w:t>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A97286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A9728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นางสาวพัชรา เปลี่ยนสกุ</w:t>
            </w:r>
            <w:r w:rsidR="00A97286">
              <w:rPr>
                <w:rFonts w:ascii="TH SarabunPSK" w:hAnsi="TH SarabunPSK" w:cs="TH SarabunPSK" w:hint="cs"/>
                <w:sz w:val="30"/>
                <w:szCs w:val="30"/>
                <w:cs/>
              </w:rPr>
              <w:t>ล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A97286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9728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97286" w:rsidRPr="00205D9C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A97286" w:rsidRPr="00205D9C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A97286" w:rsidRPr="00205D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97286" w:rsidRPr="00205D9C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A97286">
              <w:rPr>
                <w:rFonts w:ascii="TH SarabunPSK" w:hAnsi="TH SarabunPSK" w:cs="TH SarabunPSK"/>
                <w:sz w:val="30"/>
                <w:szCs w:val="30"/>
              </w:rPr>
              <w:t>39</w:t>
            </w:r>
            <w:r w:rsidR="00A97286" w:rsidRPr="00205D9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97286" w:rsidRPr="005F18AA">
              <w:rPr>
                <w:rFonts w:ascii="TH SarabunPSK" w:hAnsi="TH SarabunPSK" w:cs="TH SarabunPSK"/>
                <w:sz w:val="30"/>
                <w:szCs w:val="30"/>
              </w:rPr>
              <w:t>5675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A97286">
        <w:trPr>
          <w:trHeight w:val="3202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C651B7" w:rsidRDefault="00A97286" w:rsidP="002E38C2">
            <w:pPr>
              <w:pStyle w:val="FootnoteText"/>
              <w:spacing w:after="240"/>
              <w:ind w:firstLine="138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369B3">
              <w:rPr>
                <w:rFonts w:ascii="TH SarabunPSK" w:eastAsia="Calibri" w:hAnsi="TH SarabunPSK" w:cs="TH SarabunPSK"/>
                <w:sz w:val="30"/>
                <w:szCs w:val="30"/>
              </w:rPr>
              <w:t xml:space="preserve">Thai MOOC 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(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</w:rPr>
              <w:t>Thailand Massive Open Online Course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) การศึกษาแบบเปิดเพื่อการเรียนรู้ตลอดชีวิตเป็นโครงการที่เกิดจากความร่วมมือของ</w:t>
            </w:r>
            <w:r w:rsidRPr="009369B3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โครงการมหาวิทยาลัยไซเบอร์ไทย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สำนักงานคณะกรรมการการอุดมศึกษา กระทรวงศึกษาธิการ, กระทรวงวิทยาศาสตร์และเทคโนโลยี และกระทรวงดิจิทัลเพื่อเศรษฐกิจและสังคม โดยสนับสนุนการแบ่งปันทรัพยากรในระหว่างสถาบันอุดมศึกษาและระดับอื่น ๆ เพื่อช่วยผลักดันการยกระดับคุณภาพการศึกษาไทย และขยายผลสู่การศึกษาระดับพื้นฐานด้วยการจัดทำระบบกลางในการจัดเก็บรวบรวมข้อมูลที่สามารถแลกเปลี่ยนกันได้ เพื่อขยายโอกาสทางการเรียนรู้ และส่งเสริมการเรียนรู้ตลอดชีวิต โดยการใช้รูปแบบของการเรียนการสอนผ่านแหล่งทรัพยากรการเรียนรู้</w:t>
            </w:r>
            <w:r w:rsidRPr="009369B3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ออนไลน์ในระบบเปิด ในลักษณะของการเรียนรู้เนื้อหาจากวีดิทัศน์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และทรัพยากรการเรียนรู้อื่นๆ  </w:t>
            </w:r>
            <w:r w:rsidR="00C651B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โดยเผยแพร่ผ่านระบบเครือข่ายอินเทอร์เน็ตทางเว็บไซต์ 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</w:rPr>
              <w:t>http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://</w:t>
            </w:r>
            <w:proofErr w:type="spellStart"/>
            <w:r w:rsidRPr="009369B3">
              <w:rPr>
                <w:rFonts w:ascii="TH SarabunPSK" w:eastAsia="Calibri" w:hAnsi="TH SarabunPSK" w:cs="TH SarabunPSK"/>
                <w:sz w:val="30"/>
                <w:szCs w:val="30"/>
              </w:rPr>
              <w:t>thaimooc</w:t>
            </w:r>
            <w:proofErr w:type="spellEnd"/>
            <w:r w:rsidRPr="009369B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  <w:r w:rsidRPr="009369B3">
              <w:rPr>
                <w:rFonts w:ascii="TH SarabunPSK" w:eastAsia="Calibri" w:hAnsi="TH SarabunPSK" w:cs="TH SarabunPSK"/>
                <w:sz w:val="30"/>
                <w:szCs w:val="30"/>
              </w:rPr>
              <w:t>org</w:t>
            </w:r>
          </w:p>
        </w:tc>
      </w:tr>
      <w:tr w:rsidR="002F054A" w:rsidRPr="003B7C5A" w:rsidTr="00493E46">
        <w:trPr>
          <w:trHeight w:val="3099"/>
        </w:trPr>
        <w:tc>
          <w:tcPr>
            <w:tcW w:w="9498" w:type="dxa"/>
            <w:gridSpan w:val="3"/>
          </w:tcPr>
          <w:p w:rsidR="002F054A" w:rsidRPr="003B7C5A" w:rsidRDefault="00E379B3" w:rsidP="00493E46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0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525"/>
            </w:tblGrid>
            <w:tr w:rsidR="00A155E3" w:rsidRPr="003B7C5A" w:rsidTr="00362278">
              <w:trPr>
                <w:trHeight w:val="322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97286" w:rsidRPr="003B7C5A" w:rsidTr="0036227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7286" w:rsidRPr="00F108FD" w:rsidRDefault="00A97286" w:rsidP="00A9728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Pr="00E218A3" w:rsidRDefault="00A97286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218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E218A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40</w:t>
                  </w:r>
                </w:p>
              </w:tc>
            </w:tr>
            <w:tr w:rsidR="00A97286" w:rsidRPr="003B7C5A" w:rsidTr="0036227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7286" w:rsidRPr="00F108FD" w:rsidRDefault="00A97286" w:rsidP="00A9728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Pr="00E218A3" w:rsidRDefault="00A97286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218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50 </w:t>
                  </w:r>
                </w:p>
              </w:tc>
            </w:tr>
            <w:tr w:rsidR="00A97286" w:rsidRPr="003B7C5A" w:rsidTr="0036227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7286" w:rsidRPr="00F108FD" w:rsidRDefault="00A97286" w:rsidP="00A9728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Pr="00E218A3" w:rsidRDefault="00A97286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218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60</w:t>
                  </w:r>
                </w:p>
              </w:tc>
            </w:tr>
            <w:tr w:rsidR="00A97286" w:rsidRPr="003B7C5A" w:rsidTr="0036227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7286" w:rsidRPr="00F108FD" w:rsidRDefault="00A97286" w:rsidP="00A9728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Pr="00E218A3" w:rsidRDefault="00A97286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70</w:t>
                  </w:r>
                </w:p>
              </w:tc>
            </w:tr>
            <w:tr w:rsidR="00A97286" w:rsidRPr="003B7C5A" w:rsidTr="0036227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7286" w:rsidRPr="00F108FD" w:rsidRDefault="00A97286" w:rsidP="00A9728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Pr="00E218A3" w:rsidRDefault="00A97286" w:rsidP="00A9728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</w:t>
                  </w:r>
                  <w:r w:rsidRPr="00E218A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493E46">
        <w:trPr>
          <w:trHeight w:val="2676"/>
        </w:trPr>
        <w:tc>
          <w:tcPr>
            <w:tcW w:w="9498" w:type="dxa"/>
            <w:gridSpan w:val="3"/>
          </w:tcPr>
          <w:p w:rsidR="002F054A" w:rsidRPr="003B7C5A" w:rsidRDefault="002F054A" w:rsidP="00493E46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374"/>
              <w:gridCol w:w="1560"/>
              <w:gridCol w:w="1387"/>
              <w:gridCol w:w="1433"/>
            </w:tblGrid>
            <w:tr w:rsidR="002F054A" w:rsidRPr="003B7C5A" w:rsidTr="00502C43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37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8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97286" w:rsidRPr="003B7C5A" w:rsidTr="00502C43">
              <w:trPr>
                <w:trHeight w:val="1053"/>
                <w:jc w:val="center"/>
              </w:trPr>
              <w:tc>
                <w:tcPr>
                  <w:tcW w:w="3499" w:type="dxa"/>
                  <w:vAlign w:val="center"/>
                </w:tcPr>
                <w:p w:rsidR="00A97286" w:rsidRPr="00DF6F51" w:rsidRDefault="00A97286" w:rsidP="00DF6F51">
                  <w:pPr>
                    <w:spacing w:before="100" w:beforeAutospacing="1" w:after="100" w:afterAutospacing="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F6F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ร้อยละความพึงพอใจของผู้รับบริการ</w:t>
                  </w:r>
                  <w:r w:rsidR="00DF6F5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F6F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บนระบบ </w:t>
                  </w:r>
                  <w:r w:rsidRPr="00DF6F51">
                    <w:rPr>
                      <w:rFonts w:ascii="TH SarabunPSK" w:hAnsi="TH SarabunPSK" w:cs="TH SarabunPSK"/>
                      <w:sz w:val="30"/>
                      <w:szCs w:val="30"/>
                    </w:rPr>
                    <w:t>Thai MOOC</w:t>
                  </w:r>
                  <w:r w:rsidRPr="00DF6F51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ab/>
                  </w:r>
                </w:p>
              </w:tc>
              <w:tc>
                <w:tcPr>
                  <w:tcW w:w="1374" w:type="dxa"/>
                </w:tcPr>
                <w:p w:rsidR="00DF6F51" w:rsidRDefault="00DF6F51" w:rsidP="00DF6F5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A97286" w:rsidRPr="00166B52" w:rsidRDefault="00166B52" w:rsidP="00DF6F51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166B5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29F9" w:rsidRDefault="003629F9" w:rsidP="00DF6F5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A97286" w:rsidRDefault="00DF6F51" w:rsidP="00DF6F5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84.30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Default="003629F9" w:rsidP="00DF6F5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7286" w:rsidRDefault="003629F9" w:rsidP="00DF6F5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93E46">
        <w:trPr>
          <w:trHeight w:val="1410"/>
        </w:trPr>
        <w:tc>
          <w:tcPr>
            <w:tcW w:w="9498" w:type="dxa"/>
            <w:gridSpan w:val="3"/>
          </w:tcPr>
          <w:p w:rsidR="00487609" w:rsidRDefault="003B7C5A" w:rsidP="00493E4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DF6F51" w:rsidP="00DF6F5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9260A" w:rsidRPr="00870555">
              <w:rPr>
                <w:rFonts w:ascii="TH SarabunPSK" w:hAnsi="TH SarabunPSK" w:cs="TH SarabunPSK"/>
                <w:sz w:val="30"/>
                <w:szCs w:val="30"/>
                <w:cs/>
              </w:rPr>
              <w:t>การกำหนดและประชุมมอบหมายให้สอดคล้องกับภารกิจหน้าที่ผู้รับผิดชอบและผู้ปฏิบัติมีความรับผิดชอบ</w:t>
            </w:r>
            <w:r w:rsidR="009219A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9260A" w:rsidRPr="00870555">
              <w:rPr>
                <w:rFonts w:ascii="TH SarabunPSK" w:hAnsi="TH SarabunPSK" w:cs="TH SarabunPSK"/>
                <w:sz w:val="30"/>
                <w:szCs w:val="30"/>
                <w:cs/>
              </w:rPr>
              <w:t>ตรงตามที่ได้รับมอบหมาย</w:t>
            </w:r>
            <w:r w:rsidR="0089260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ทั้งนี้ รอบ 9</w:t>
            </w:r>
            <w:r w:rsidR="008926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926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มีผู้รับบริการตอบทั้งหมด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17</w:t>
            </w:r>
            <w:r>
              <w:rPr>
                <w:rFonts w:ascii="TH SarabunPSK" w:hAnsi="TH SarabunPSK" w:cs="TH SarabunPSK"/>
                <w:sz w:val="30"/>
                <w:szCs w:val="30"/>
              </w:rPr>
              <w:t>,410</w:t>
            </w:r>
            <w:r w:rsidR="0089260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คน 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84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30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C651B7" w:rsidRDefault="003B7C5A" w:rsidP="00493E4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F6F51" w:rsidRDefault="00DF6F51" w:rsidP="00DF6F51">
            <w:pPr>
              <w:pStyle w:val="ListParagraph"/>
              <w:ind w:left="7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DE4D34" w:rsidRPr="00C651B7">
              <w:rPr>
                <w:rFonts w:ascii="TH SarabunPSK" w:hAnsi="TH SarabunPSK" w:cs="TH SarabunPSK"/>
                <w:sz w:val="30"/>
                <w:szCs w:val="30"/>
                <w:cs/>
              </w:rPr>
              <w:t>ผู้รับผิดชอบเพื่อติดตามตัวชี้วัด</w:t>
            </w:r>
          </w:p>
          <w:p w:rsidR="000A5220" w:rsidRPr="00DF6F51" w:rsidRDefault="00DF6F51" w:rsidP="00DF6F51">
            <w:pPr>
              <w:pStyle w:val="ListParagraph"/>
              <w:ind w:left="76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DE4D34" w:rsidRPr="00DF6F51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="00EE43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การปรับปรุงแก้ไขอย่างต่อเนื่อง </w:t>
            </w:r>
            <w:r w:rsidR="00DE4D34" w:rsidRPr="00DF6F51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เพื่อรองรับความต้องการของผู้ใช้บริการ</w:t>
            </w:r>
          </w:p>
        </w:tc>
      </w:tr>
      <w:tr w:rsidR="003B7C5A" w:rsidRPr="003B7C5A" w:rsidTr="002E38C2">
        <w:trPr>
          <w:trHeight w:val="1092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0D55E0" w:rsidRDefault="00DF6F51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E38C2">
        <w:trPr>
          <w:trHeight w:val="1276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493E46" w:rsidRPr="00493E46" w:rsidRDefault="00DF6F51" w:rsidP="00493E46">
            <w:pPr>
              <w:tabs>
                <w:tab w:val="left" w:pos="76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93E4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493E46" w:rsidRPr="00493E46">
              <w:rPr>
                <w:rFonts w:ascii="TH SarabunPSK" w:hAnsi="TH SarabunPSK" w:cs="TH SarabunPSK"/>
                <w:sz w:val="30"/>
                <w:szCs w:val="30"/>
                <w:cs/>
              </w:rPr>
              <w:t>แบบสอ</w:t>
            </w:r>
            <w:r w:rsidR="00493E46">
              <w:rPr>
                <w:rFonts w:ascii="TH SarabunPSK" w:hAnsi="TH SarabunPSK" w:cs="TH SarabunPSK"/>
                <w:sz w:val="30"/>
                <w:szCs w:val="30"/>
                <w:cs/>
              </w:rPr>
              <w:t>บถามความพึงพอใจของผู้รับบริการ</w:t>
            </w:r>
            <w:r w:rsidR="00493E46" w:rsidRPr="00493E4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บนระบบ </w:t>
            </w:r>
            <w:r w:rsidR="00493E46" w:rsidRPr="00493E46">
              <w:rPr>
                <w:rFonts w:ascii="TH SarabunPSK" w:hAnsi="TH SarabunPSK" w:cs="TH SarabunPSK"/>
                <w:sz w:val="30"/>
                <w:szCs w:val="30"/>
              </w:rPr>
              <w:t>Thai MOOC</w:t>
            </w:r>
          </w:p>
          <w:p w:rsidR="002F0A94" w:rsidRPr="00493E46" w:rsidRDefault="00493E46" w:rsidP="00493E46">
            <w:pPr>
              <w:tabs>
                <w:tab w:val="left" w:pos="76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93E4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ผลวิเคราะห์ความพึงพอใจของผู้รับบริการบนระบบ </w:t>
            </w:r>
            <w:r w:rsidRPr="00493E46">
              <w:rPr>
                <w:rFonts w:ascii="TH SarabunPSK" w:hAnsi="TH SarabunPSK" w:cs="TH SarabunPSK"/>
                <w:sz w:val="30"/>
                <w:szCs w:val="30"/>
              </w:rPr>
              <w:t>Thai MOOC</w:t>
            </w:r>
          </w:p>
        </w:tc>
      </w:tr>
    </w:tbl>
    <w:p w:rsidR="000C3FE0" w:rsidRPr="00910253" w:rsidRDefault="000C3FE0" w:rsidP="00DF6F51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93E46">
      <w:headerReference w:type="default" r:id="rId8"/>
      <w:footerReference w:type="even" r:id="rId9"/>
      <w:pgSz w:w="11906" w:h="16838"/>
      <w:pgMar w:top="1389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604" w:rsidRDefault="00F34604">
      <w:r>
        <w:separator/>
      </w:r>
    </w:p>
  </w:endnote>
  <w:endnote w:type="continuationSeparator" w:id="0">
    <w:p w:rsidR="00F34604" w:rsidRDefault="00F3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604" w:rsidRDefault="00F34604">
      <w:r>
        <w:separator/>
      </w:r>
    </w:p>
  </w:footnote>
  <w:footnote w:type="continuationSeparator" w:id="0">
    <w:p w:rsidR="00F34604" w:rsidRDefault="00F34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</w:t>
                            </w:r>
                            <w:r w:rsidR="009D6BA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3332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</w:t>
                      </w:r>
                      <w:r w:rsidR="009D6BA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3332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DDF39C8"/>
    <w:multiLevelType w:val="hybridMultilevel"/>
    <w:tmpl w:val="A662A6E2"/>
    <w:lvl w:ilvl="0" w:tplc="7A209D28">
      <w:start w:val="1"/>
      <w:numFmt w:val="decimal"/>
      <w:lvlText w:val="%1."/>
      <w:lvlJc w:val="left"/>
      <w:pPr>
        <w:ind w:left="15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73" w:hanging="360"/>
      </w:pPr>
    </w:lvl>
    <w:lvl w:ilvl="2" w:tplc="0409001B" w:tentative="1">
      <w:start w:val="1"/>
      <w:numFmt w:val="lowerRoman"/>
      <w:lvlText w:val="%3."/>
      <w:lvlJc w:val="right"/>
      <w:pPr>
        <w:ind w:left="2993" w:hanging="180"/>
      </w:pPr>
    </w:lvl>
    <w:lvl w:ilvl="3" w:tplc="0409000F" w:tentative="1">
      <w:start w:val="1"/>
      <w:numFmt w:val="decimal"/>
      <w:lvlText w:val="%4."/>
      <w:lvlJc w:val="left"/>
      <w:pPr>
        <w:ind w:left="3713" w:hanging="360"/>
      </w:pPr>
    </w:lvl>
    <w:lvl w:ilvl="4" w:tplc="04090019" w:tentative="1">
      <w:start w:val="1"/>
      <w:numFmt w:val="lowerLetter"/>
      <w:lvlText w:val="%5."/>
      <w:lvlJc w:val="left"/>
      <w:pPr>
        <w:ind w:left="4433" w:hanging="360"/>
      </w:pPr>
    </w:lvl>
    <w:lvl w:ilvl="5" w:tplc="0409001B" w:tentative="1">
      <w:start w:val="1"/>
      <w:numFmt w:val="lowerRoman"/>
      <w:lvlText w:val="%6."/>
      <w:lvlJc w:val="right"/>
      <w:pPr>
        <w:ind w:left="5153" w:hanging="180"/>
      </w:pPr>
    </w:lvl>
    <w:lvl w:ilvl="6" w:tplc="0409000F" w:tentative="1">
      <w:start w:val="1"/>
      <w:numFmt w:val="decimal"/>
      <w:lvlText w:val="%7."/>
      <w:lvlJc w:val="left"/>
      <w:pPr>
        <w:ind w:left="5873" w:hanging="360"/>
      </w:pPr>
    </w:lvl>
    <w:lvl w:ilvl="7" w:tplc="04090019" w:tentative="1">
      <w:start w:val="1"/>
      <w:numFmt w:val="lowerLetter"/>
      <w:lvlText w:val="%8."/>
      <w:lvlJc w:val="left"/>
      <w:pPr>
        <w:ind w:left="6593" w:hanging="360"/>
      </w:pPr>
    </w:lvl>
    <w:lvl w:ilvl="8" w:tplc="0409001B" w:tentative="1">
      <w:start w:val="1"/>
      <w:numFmt w:val="lowerRoman"/>
      <w:lvlText w:val="%9."/>
      <w:lvlJc w:val="right"/>
      <w:pPr>
        <w:ind w:left="7313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167A3"/>
    <w:rsid w:val="000246DC"/>
    <w:rsid w:val="00025C73"/>
    <w:rsid w:val="00031EAA"/>
    <w:rsid w:val="000411C3"/>
    <w:rsid w:val="000539CC"/>
    <w:rsid w:val="00061364"/>
    <w:rsid w:val="0007652E"/>
    <w:rsid w:val="00086869"/>
    <w:rsid w:val="000A2F75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6B52"/>
    <w:rsid w:val="0018175B"/>
    <w:rsid w:val="00185E58"/>
    <w:rsid w:val="001A6111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E38C2"/>
    <w:rsid w:val="002F054A"/>
    <w:rsid w:val="002F0A94"/>
    <w:rsid w:val="00335C4D"/>
    <w:rsid w:val="003430B3"/>
    <w:rsid w:val="00344219"/>
    <w:rsid w:val="0034641C"/>
    <w:rsid w:val="00356974"/>
    <w:rsid w:val="00362278"/>
    <w:rsid w:val="003629F9"/>
    <w:rsid w:val="00370876"/>
    <w:rsid w:val="003722D8"/>
    <w:rsid w:val="00382C09"/>
    <w:rsid w:val="00382DD0"/>
    <w:rsid w:val="003A623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93E46"/>
    <w:rsid w:val="004B1D7E"/>
    <w:rsid w:val="004C3B2B"/>
    <w:rsid w:val="004C5E52"/>
    <w:rsid w:val="00502C43"/>
    <w:rsid w:val="005047DE"/>
    <w:rsid w:val="00516FD7"/>
    <w:rsid w:val="00533323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B34CB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83F11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260A"/>
    <w:rsid w:val="008A4E84"/>
    <w:rsid w:val="008D27EB"/>
    <w:rsid w:val="008E45ED"/>
    <w:rsid w:val="008E67FD"/>
    <w:rsid w:val="008F2F4D"/>
    <w:rsid w:val="008F792A"/>
    <w:rsid w:val="00900054"/>
    <w:rsid w:val="00910253"/>
    <w:rsid w:val="009219AD"/>
    <w:rsid w:val="00927F30"/>
    <w:rsid w:val="009332B8"/>
    <w:rsid w:val="009373FD"/>
    <w:rsid w:val="00950334"/>
    <w:rsid w:val="00962371"/>
    <w:rsid w:val="00962B83"/>
    <w:rsid w:val="0098407C"/>
    <w:rsid w:val="00991518"/>
    <w:rsid w:val="00994FC2"/>
    <w:rsid w:val="0099556A"/>
    <w:rsid w:val="009B23DE"/>
    <w:rsid w:val="009C12E1"/>
    <w:rsid w:val="009D37E4"/>
    <w:rsid w:val="009D395D"/>
    <w:rsid w:val="009D6BAC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6B71"/>
    <w:rsid w:val="00A74F3A"/>
    <w:rsid w:val="00A86C64"/>
    <w:rsid w:val="00A97286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575DA"/>
    <w:rsid w:val="00B67D46"/>
    <w:rsid w:val="00B76FCB"/>
    <w:rsid w:val="00B834C3"/>
    <w:rsid w:val="00BA1A21"/>
    <w:rsid w:val="00BB2E91"/>
    <w:rsid w:val="00BB37CA"/>
    <w:rsid w:val="00BC4597"/>
    <w:rsid w:val="00BC5E9D"/>
    <w:rsid w:val="00BC746C"/>
    <w:rsid w:val="00C05ABF"/>
    <w:rsid w:val="00C06017"/>
    <w:rsid w:val="00C6134E"/>
    <w:rsid w:val="00C651B7"/>
    <w:rsid w:val="00C67D71"/>
    <w:rsid w:val="00CE50B1"/>
    <w:rsid w:val="00CF0196"/>
    <w:rsid w:val="00CF3A4A"/>
    <w:rsid w:val="00CF45AF"/>
    <w:rsid w:val="00D07593"/>
    <w:rsid w:val="00D134A9"/>
    <w:rsid w:val="00D160F2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4D34"/>
    <w:rsid w:val="00DE5095"/>
    <w:rsid w:val="00DE6CC4"/>
    <w:rsid w:val="00DF0979"/>
    <w:rsid w:val="00DF2CE3"/>
    <w:rsid w:val="00DF5A0B"/>
    <w:rsid w:val="00DF6F51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E43A5"/>
    <w:rsid w:val="00EE6F98"/>
    <w:rsid w:val="00EF441F"/>
    <w:rsid w:val="00EF49EB"/>
    <w:rsid w:val="00EF594D"/>
    <w:rsid w:val="00EF751B"/>
    <w:rsid w:val="00F04C1B"/>
    <w:rsid w:val="00F06FE3"/>
    <w:rsid w:val="00F1013C"/>
    <w:rsid w:val="00F26925"/>
    <w:rsid w:val="00F27EE1"/>
    <w:rsid w:val="00F34604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23760D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2B1F3-A25B-405B-B6D5-7297A12EA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130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16</cp:revision>
  <cp:lastPrinted>2018-04-05T01:06:00Z</cp:lastPrinted>
  <dcterms:created xsi:type="dcterms:W3CDTF">2019-05-16T06:44:00Z</dcterms:created>
  <dcterms:modified xsi:type="dcterms:W3CDTF">2019-09-03T02:49:00Z</dcterms:modified>
</cp:coreProperties>
</file>